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D27A5" w14:textId="287462F5" w:rsidR="00BA00AB" w:rsidRDefault="00176D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RYSSHTON</w:t>
      </w:r>
      <w:r>
        <w:rPr>
          <w:rFonts w:ascii="Times New Roman" w:hAnsi="Times New Roman" w:cs="Times New Roman"/>
          <w:sz w:val="24"/>
          <w:szCs w:val="24"/>
        </w:rPr>
        <w:t xml:space="preserve">     (d.1431)</w:t>
      </w:r>
    </w:p>
    <w:p w14:paraId="14052C0B" w14:textId="61A4DFF1" w:rsidR="00176DE7" w:rsidRDefault="00176D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Vicar of Hampsthwaite, West Riding of Yorkshire.</w:t>
      </w:r>
    </w:p>
    <w:p w14:paraId="0D301D03" w14:textId="09D5A441" w:rsidR="00176DE7" w:rsidRDefault="00176D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0B12E0" w14:textId="17DFFD3C" w:rsidR="00176DE7" w:rsidRDefault="00176D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02A2D1" w14:textId="446F88AF" w:rsidR="00176DE7" w:rsidRDefault="00176D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Sep.1431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p.143)</w:t>
      </w:r>
    </w:p>
    <w:p w14:paraId="05DB89BA" w14:textId="477BA46A" w:rsidR="00176DE7" w:rsidRDefault="00176D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6D5F42EF" w14:textId="7A97AF26" w:rsidR="00176DE7" w:rsidRDefault="00176D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274D67" w14:textId="06D120FE" w:rsidR="00176DE7" w:rsidRDefault="00176D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EB6912" w14:textId="5690EF0F" w:rsidR="00176DE7" w:rsidRPr="00176DE7" w:rsidRDefault="00176D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December 2021</w:t>
      </w:r>
    </w:p>
    <w:sectPr w:rsidR="00176DE7" w:rsidRPr="00176D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B89B5" w14:textId="77777777" w:rsidR="00176DE7" w:rsidRDefault="00176DE7" w:rsidP="009139A6">
      <w:r>
        <w:separator/>
      </w:r>
    </w:p>
  </w:endnote>
  <w:endnote w:type="continuationSeparator" w:id="0">
    <w:p w14:paraId="7F152DE4" w14:textId="77777777" w:rsidR="00176DE7" w:rsidRDefault="00176D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D34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29DC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D48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6DFD4" w14:textId="77777777" w:rsidR="00176DE7" w:rsidRDefault="00176DE7" w:rsidP="009139A6">
      <w:r>
        <w:separator/>
      </w:r>
    </w:p>
  </w:footnote>
  <w:footnote w:type="continuationSeparator" w:id="0">
    <w:p w14:paraId="5C6E69B0" w14:textId="77777777" w:rsidR="00176DE7" w:rsidRDefault="00176D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15D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A20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B84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DE7"/>
    <w:rsid w:val="000666E0"/>
    <w:rsid w:val="00176DE7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13EA0"/>
  <w15:chartTrackingRefBased/>
  <w15:docId w15:val="{AF613613-DB0E-4D8F-AA0B-4347BC071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2021-12-06T10:07:00Z</dcterms:created>
  <dcterms:modified xsi:type="dcterms:W3CDTF">2021-12-06T10:10:00Z</dcterms:modified>
</cp:coreProperties>
</file>